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Southampton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Southampton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Southampton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Southampton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Southampton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Southampton are estimated to have a score of 1-2 on the PGSI (low-risk gambling), whilst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54.8% </w:t>
      </w:r>
      <w:r w:rsidRPr="004747BF">
        <w:rPr>
          <w:rFonts w:ascii="Libre Franklin Light" w:eastAsia="Times New Roman" w:hAnsi="Libre Franklin Light" w:cs="Calibri Light"/>
        </w:rPr>
        <w:t xml:space="preserve">of those respondents classified as PGSI 8+ in Southampton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Southampton is estimated to be </w:t>
      </w:r>
      <w:r w:rsidRPr="00773DF7">
        <w:rPr>
          <w:rFonts w:ascii="Libre Franklin Light" w:eastAsia="Times New Roman" w:hAnsi="Libre Franklin Light" w:cs="Calibri Light"/>
          <w:b/>
          <w:bCs/>
          <w:color w:val="C45911" w:themeColor="accent2" w:themeShade="BF"/>
        </w:rPr>
        <w:t xml:space="preserve">£5,816,405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Southampton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Southampton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Southampton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Southampton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amp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Southampton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amp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Southampton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Southampton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amp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Southampton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Southampton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Southampton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Southampton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Southampton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Southampton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£5,816,405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Southampton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£94,740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£1,959,270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£140,355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£39,475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£72,371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£3,510,194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£5,816,405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Southampton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Southampton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Southampton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Southampton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Southampton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Southampton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Southampton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Southampton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9969FC8-01F2-4675-B897-640C3465B9E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